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fececcd" w14:textId="fececcd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8752AA">
        <w:t>543/2021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8752AA">
        <w:t>17. St-543/2021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8752AA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8752AA">
        <w:t>GRADNJA DRAGEC jednostavno društvo s ograničenom odgovornoš</w:t>
      </w:r>
      <w:r w:rsidR="008752AA">
        <w:t xml:space="preserve">ću za graditeljstvo i trgovinu, OIB: 41629870965, </w:t>
      </w:r>
      <w:proofErr w:type="spellStart"/>
      <w:r w:rsidR="008752AA">
        <w:t>Klokovec</w:t>
      </w:r>
      <w:proofErr w:type="spellEnd"/>
      <w:r w:rsidR="008752AA">
        <w:t xml:space="preserve">, </w:t>
      </w:r>
      <w:proofErr w:type="spellStart"/>
      <w:r w:rsidR="008752AA">
        <w:t>Klokovec</w:t>
      </w:r>
      <w:proofErr w:type="spellEnd"/>
      <w:r w:rsidR="008752AA">
        <w:t xml:space="preserve"> 81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752AA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752A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752A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752A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752A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752A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52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2A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752A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752A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752A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St-543/2021</izvorni_sadrzaj>
    <derivirana_varijabla naziv="DomainObject.Predmet.OznakaBroj_1">St-543/2021</derivirana_varijabla>
  </DomainObject.Predmet.OznakaBroj>
  <DomainObject.Predmet.OznakaBrojOptuznogAkta>
    <izvorni_sadrzaj>04-06-21-894</izvorni_sadrzaj>
    <derivirana_varijabla naziv="DomainObject.Predmet.OznakaBrojOptuznogAkta_1">04-06-21-894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DRAGEC jednostavno društvo s ograničenom odgovornošću za graditeljstvo i trgovinu</izvorni_sadrzaj>
    <derivirana_varijabla naziv="DomainObject.Predmet.ProtustrankaFormated_1">  GRADNJA DRAGEC jednostavno društvo s ograničenom odgovornošću za graditeljstvo i trgovinu</derivirana_varijabla>
  </DomainObject.Predmet.ProtustrankaFormated>
  <DomainObject.Predmet.ProtustrankaFormatedOIB>
    <izvorni_sadrzaj>  GRADNJA DRAGEC jednostavno društvo s ograničenom odgovornošću za graditeljstvo i trgovinu, OIB 41629870965</izvorni_sadrzaj>
    <derivirana_varijabla naziv="DomainObject.Predmet.ProtustrankaFormatedOIB_1">  GRADNJA DRAGEC jednostavno društvo s ograničenom odgovornošću za graditeljstvo i trgovinu, OIB 41629870965</derivirana_varijabla>
  </DomainObject.Predmet.ProtustrankaFormatedOIB>
  <DomainObject.Predmet.ProtustrankaFormatedWithAdress>
    <izvorni_sadrzaj> GRADNJA DRAGEC jednostavno društvo s ograničenom odgovornošću za graditeljstvo i trgovinu, Klokovec 81, 49217 Klokovec</izvorni_sadrzaj>
    <derivirana_varijabla naziv="DomainObject.Predmet.ProtustrankaFormatedWithAdress_1"> GRADNJA DRAGEC jednostavno društvo s ograničenom odgovornošću za graditeljstvo i trgovinu, Klokovec 81, 49217 Klokovec</derivirana_varijabla>
  </DomainObject.Predmet.ProtustrankaFormatedWithAdress>
  <DomainObject.Predmet.ProtustrankaFormatedWithAdressOIB>
    <izvorni_sadrzaj> GRADNJA DRAGEC jednostavno društvo s ograničenom odgovornošću za graditeljstvo i trgovinu, OIB 41629870965, Klokovec 81, 49217 Klokovec</izvorni_sadrzaj>
    <derivirana_varijabla naziv="DomainObject.Predmet.ProtustrankaFormatedWithAdressOIB_1"> GRADNJA DRAGEC jednostavno društvo s ograničenom odgovornošću za graditeljstvo i trgovinu, OIB 41629870965, Klokovec 81, 49217 Klokovec</derivirana_varijabla>
  </DomainObject.Predmet.ProtustrankaFormatedWithAdressOIB>
  <DomainObject.Predmet.ProtustrankaWithAdress>
    <izvorni_sadrzaj>GRADNJA DRAGEC jednostavno društvo s ograničenom odgovornošću za graditeljstvo i trgovinu Klokovec 81, 49217 Klokovec</izvorni_sadrzaj>
    <derivirana_varijabla naziv="DomainObject.Predmet.ProtustrankaWithAdress_1">GRADNJA DRAGEC jednostavno društvo s ograničenom odgovornošću za graditeljstvo i trgovinu Klokovec 81, 49217 Klokovec</derivirana_varijabla>
  </DomainObject.Predmet.ProtustrankaWithAdress>
  <DomainObject.Predmet.ProtustrankaWithAdressOIB>
    <izvorni_sadrzaj>GRADNJA DRAGEC jednostavno društvo s ograničenom odgovornošću za graditeljstvo i trgovinu, OIB 41629870965, Klokovec 81, 49217 Klokovec</izvorni_sadrzaj>
    <derivirana_varijabla naziv="DomainObject.Predmet.ProtustrankaWithAdressOIB_1">GRADNJA DRAGEC jednostavno društvo s ograničenom odgovornošću za graditeljstvo i trgovinu, OIB 41629870965, Klokovec 81, 49217 Klokovec</derivirana_varijabla>
  </DomainObject.Predmet.ProtustrankaWithAdressOIB>
  <DomainObject.Predmet.ProtustrankaNazivFormated>
    <izvorni_sadrzaj>GRADNJA DRAGEC jednostavno društvo s ograničenom odgovornošću za graditeljstvo i trgovinu</izvorni_sadrzaj>
    <derivirana_varijabla naziv="DomainObject.Predmet.ProtustrankaNazivFormated_1">GRADNJA DRAGEC jednostavno društvo s ograničenom odgovornošću za graditeljstvo i trgovinu</derivirana_varijabla>
  </DomainObject.Predmet.ProtustrankaNazivFormated>
  <DomainObject.Predmet.ProtustrankaNazivFormatedOIB>
    <izvorni_sadrzaj>GRADNJA DRAGEC jednostavno društvo s ograničenom odgovornošću za graditeljstvo i trgovinu, OIB 41629870965</izvorni_sadrzaj>
    <derivirana_varijabla naziv="DomainObject.Predmet.ProtustrankaNazivFormatedOIB_1">GRADNJA DRAGEC jednostavno društvo s ograničenom odgovornošću za graditeljstvo i trgovinu, OIB 41629870965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GRADNJA DRAGEC jednostavno društvo s ograničenom odgovornošću za graditeljstvo i trgovinu</item>
    </izvorni_sadrzaj>
    <derivirana_varijabla naziv="DomainObject.Predmet.ProtuStrankaListFormated_1">
      <item>GRADNJA DRAGEC jednostavno društvo s ograničenom odgovornošću za graditeljstvo i trgovinu</item>
    </derivirana_varijabla>
  </DomainObject.Predmet.ProtuStrankaListFormated>
  <DomainObject.Predmet.ProtuStrankaListFormatedOIB>
    <izvorni_sadrzaj>
      <item>GRADNJA DRAGEC jednostavno društvo s ograničenom odgovornošću za graditeljstvo i trgovinu, OIB 41629870965</item>
    </izvorni_sadrzaj>
    <derivirana_varijabla naziv="DomainObject.Predmet.ProtuStrankaListFormatedOIB_1">
      <item>GRADNJA DRAGEC jednostavno društvo s ograničenom odgovornošću za graditeljstvo i trgovinu, OIB 41629870965</item>
    </derivirana_varijabla>
  </DomainObject.Predmet.ProtuStrankaListFormatedOIB>
  <DomainObject.Predmet.ProtuStrankaListFormatedWithAdress>
    <izvorni_sadrzaj>
      <item>GRADNJA DRAGEC jednostavno društvo s ograničenom odgovornošću za graditeljstvo i trgovinu, Klokovec 81, 49217 Klokovec</item>
    </izvorni_sadrzaj>
    <derivirana_varijabla naziv="DomainObject.Predmet.ProtuStrankaListFormatedWithAdress_1">
      <item>GRADNJA DRAGEC jednostavno društvo s ograničenom odgovornošću za graditeljstvo i trgovinu, Klokovec 81, 49217 Klokovec</item>
    </derivirana_varijabla>
  </DomainObject.Predmet.ProtuStrankaListFormatedWithAdress>
  <DomainObject.Predmet.ProtuStrankaListFormatedWithAdressOIB>
    <izvorni_sadrzaj>
      <item>GRADNJA DRAGEC jednostavno društvo s ograničenom odgovornošću za graditeljstvo i trgovinu, OIB 41629870965, Klokovec 81, 49217 Klokovec</item>
    </izvorni_sadrzaj>
    <derivirana_varijabla naziv="DomainObject.Predmet.ProtuStrankaListFormatedWithAdressOIB_1">
      <item>GRADNJA DRAGEC jednostavno društvo s ograničenom odgovornošću za graditeljstvo i trgovinu, OIB 41629870965, Klokovec 81, 49217 Klokovec</item>
    </derivirana_varijabla>
  </DomainObject.Predmet.ProtuStrankaListFormatedWithAdressOIB>
  <DomainObject.Predmet.ProtuStrankaListNazivFormated>
    <izvorni_sadrzaj>
      <item>GRADNJA DRAGEC jednostavno društvo s ograničenom odgovornošću za graditeljstvo i trgovinu</item>
    </izvorni_sadrzaj>
    <derivirana_varijabla naziv="DomainObject.Predmet.ProtuStrankaListNazivFormated_1">
      <item>GRADNJA DRAGEC jednostavno društvo s ograničenom odgovornošću za graditeljstvo i trgovinu</item>
    </derivirana_varijabla>
  </DomainObject.Predmet.ProtuStrankaListNazivFormated>
  <DomainObject.Predmet.ProtuStrankaListNazivFormatedOIB>
    <izvorni_sadrzaj>
      <item>GRADNJA DRAGEC jednostavno društvo s ograničenom odgovornošću za graditeljstvo i trgovinu, OIB 41629870965</item>
    </izvorni_sadrzaj>
    <derivirana_varijabla naziv="DomainObject.Predmet.ProtuStrankaListNazivFormatedOIB_1">
      <item>GRADNJA DRAGEC jednostavno društvo s ograničenom odgovornošću za graditeljstvo i trgovinu, OIB 41629870965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GRADNJA DRAGEC jednostavno društvo s ograničenom odgovornošću za graditeljstvo i trgovinu</izvorni_sadrzaj>
    <derivirana_varijabla naziv="DomainObject.Predmet.ProtustrankaIDrugi_1">GRADNJA DRAGEC jednostavno društvo s ograničenom odgovornošću za graditeljstvo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GRADNJA DRAGEC jednostavno društvo s ograničenom odgovornošću za graditeljstvo i trgovinu, OIB 41629870965, Klokovec 81, 49217 Klokovec</izvorni_sadrzaj>
    <derivirana_varijabla naziv="DomainObject.Predmet.ProtustrankaIDrugiAdressOIB_1">GRADNJA DRAGEC jednostavno društvo s ograničenom odgovornošću za graditeljstvo i trgovinu, OIB 41629870965, Klokovec 81, 49217 Klokovec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GRADNJA DRAGEC jednostavno društvo s ograničenom odgovornošću za graditeljstvo i trgovinu</item>
      <item>Financijska agencija</item>
    </izvorni_sadrzaj>
    <derivirana_varijabla naziv="DomainObject.Predmet.SudioniciListNaziv_1">
      <item>GRADNJA DRAGEC jednostavno društvo s ograničenom odgovornošću za graditeljstvo i trgovinu</item>
      <item>Financijska agencija</item>
    </derivirana_varijabla>
  </DomainObject.Predmet.SudioniciListNaziv>
  <DomainObject.Predmet.SudioniciListAdressOIB>
    <izvorni_sadrzaj>
      <item>GRADNJA DRAGEC jednostavno društvo s ograničenom odgovornošću za graditeljstvo i trgovinu, OIB 41629870965, Klokovec 81,49217 Klokovec</item>
      <item>Financijska agencija, OIB 85821130368, TRG SVIBANJSKIH ŽRTAVA 1995. 1,10000 Zagreb</item>
    </izvorni_sadrzaj>
    <derivirana_varijabla naziv="DomainObject.Predmet.SudioniciListAdressOIB_1">
      <item>GRADNJA DRAGEC jednostavno društvo s ograničenom odgovornošću za graditeljstvo i trgovinu, OIB 41629870965, Klokovec 81,49217 Klokovec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41629870965</item>
      <item>, OIB 85821130368</item>
    </izvorni_sadrzaj>
    <derivirana_varijabla naziv="DomainObject.Predmet.SudioniciListNazivOIB_1">
      <item>, OIB 41629870965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145</properties:Words>
  <properties:Characters>877</properties:Characters>
  <properties:Lines>46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2021-04-20T08:27:00Z</cp:lastPrinted>
  <dcterms:modified xmlns:xsi="http://www.w3.org/2001/XMLSchema-instance" xsi:type="dcterms:W3CDTF">2021-04-20T08:27:00Z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